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C6" w:rsidRPr="000E460F" w:rsidRDefault="00F465C6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465C6" w:rsidRPr="00060290" w:rsidRDefault="00F465C6" w:rsidP="00244C7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465C6" w:rsidRPr="00060290" w:rsidRDefault="00F465C6" w:rsidP="00244C7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465C6" w:rsidRPr="000E460F" w:rsidRDefault="00F465C6" w:rsidP="00244C7A">
      <w:pPr>
        <w:rPr>
          <w:rFonts w:ascii="Sylfaen" w:hAnsi="Sylfaen" w:cs="Sylfaen"/>
          <w:sz w:val="22"/>
          <w:szCs w:val="22"/>
          <w:lang w:val="hy-AM"/>
        </w:rPr>
      </w:pPr>
    </w:p>
    <w:p w:rsidR="00F465C6" w:rsidRDefault="00F465C6" w:rsidP="00244C7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465C6" w:rsidRPr="00060290" w:rsidRDefault="00F465C6" w:rsidP="00244C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465C6" w:rsidRDefault="00F465C6" w:rsidP="00BD71E5">
      <w:pPr>
        <w:rPr>
          <w:rFonts w:ascii="Sylfaen" w:hAnsi="Sylfaen" w:cs="Sylfaen"/>
          <w:sz w:val="22"/>
          <w:szCs w:val="22"/>
          <w:lang w:val="en-US"/>
        </w:rPr>
      </w:pPr>
    </w:p>
    <w:p w:rsidR="00F465C6" w:rsidRPr="00244C7A" w:rsidRDefault="00F465C6" w:rsidP="00BD71E5">
      <w:pPr>
        <w:rPr>
          <w:rFonts w:ascii="Sylfaen" w:hAnsi="Sylfaen" w:cs="Sylfaen"/>
          <w:sz w:val="22"/>
          <w:szCs w:val="22"/>
          <w:lang w:val="en-US"/>
        </w:rPr>
      </w:pPr>
    </w:p>
    <w:p w:rsidR="00F465C6" w:rsidRPr="008A4E2E" w:rsidRDefault="00F465C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D42C58">
        <w:rPr>
          <w:rFonts w:ascii="Sylfaen" w:hAnsi="Sylfaen" w:cs="Sylfaen"/>
          <w:lang w:val="hy-AM"/>
        </w:rPr>
        <w:t xml:space="preserve">շահագործման ապահովման համար </w:t>
      </w:r>
      <w:r>
        <w:rPr>
          <w:rFonts w:ascii="Sylfaen" w:hAnsi="Sylfaen" w:cs="Sylfaen"/>
          <w:lang w:val="en-US"/>
        </w:rPr>
        <w:t xml:space="preserve">անհրաժեշտ </w:t>
      </w:r>
      <w:r w:rsidRPr="008A4E2E">
        <w:rPr>
          <w:rFonts w:ascii="Sylfaen" w:hAnsi="Sylfaen" w:cs="Sylfaen"/>
          <w:lang w:val="hy-AM"/>
        </w:rPr>
        <w:t>էներգաբլոկի</w:t>
      </w:r>
      <w:r w:rsidRPr="00D42C5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ավտոմատ կառավարման համակարգի անխափան էլեկտրասնուցման պահուստային մոդուլների </w:t>
      </w:r>
      <w:r w:rsidRPr="00D42C58">
        <w:rPr>
          <w:rFonts w:ascii="Sylfaen" w:hAnsi="Sylfaen" w:cs="Sylfaen"/>
          <w:lang w:val="hy-AM"/>
        </w:rPr>
        <w:t>ձեռքբերում</w:t>
      </w:r>
      <w:r w:rsidRPr="008A4E2E">
        <w:rPr>
          <w:rFonts w:ascii="Sylfaen" w:hAnsi="Sylfaen" w:cs="Sylfaen"/>
          <w:lang w:val="hy-AM"/>
        </w:rPr>
        <w:t>:</w:t>
      </w:r>
    </w:p>
    <w:p w:rsidR="00F465C6" w:rsidRPr="000E460F" w:rsidRDefault="00F465C6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465C6" w:rsidRPr="000E460F" w:rsidRDefault="00F465C6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465C6" w:rsidRPr="000E460F" w:rsidRDefault="00F465C6" w:rsidP="00BD71E5">
      <w:pPr>
        <w:ind w:left="360" w:hanging="360"/>
        <w:rPr>
          <w:rFonts w:ascii="Sylfaen" w:hAnsi="Sylfaen" w:cs="Sylfaen"/>
          <w:lang w:val="hy-AM"/>
        </w:rPr>
      </w:pPr>
    </w:p>
    <w:p w:rsidR="00F465C6" w:rsidRPr="000E460F" w:rsidRDefault="00F465C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>
        <w:rPr>
          <w:rFonts w:ascii="Sylfaen" w:hAnsi="Sylfaen" w:cs="Sylfaen"/>
          <w:lang w:val="en-US"/>
        </w:rPr>
        <w:t>5</w:t>
      </w:r>
      <w:r w:rsidRPr="009C70DC">
        <w:rPr>
          <w:rFonts w:ascii="Sylfaen" w:hAnsi="Sylfaen" w:cs="Sylfaen"/>
          <w:lang w:val="hy-AM"/>
        </w:rPr>
        <w:t>-</w:t>
      </w:r>
      <w:r w:rsidRPr="00D42C58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>
        <w:rPr>
          <w:rFonts w:ascii="Sylfaen" w:hAnsi="Sylfaen" w:cs="Sylfaen"/>
          <w:lang w:val="en-US"/>
        </w:rPr>
        <w:t>82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16</w:t>
      </w:r>
      <w:r w:rsidRPr="00A16BE5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  <w:lang w:val="hy-AM"/>
        </w:rPr>
        <w:t>թ.</w:t>
      </w:r>
    </w:p>
    <w:p w:rsidR="00F465C6" w:rsidRPr="000E460F" w:rsidRDefault="00F465C6" w:rsidP="00BD71E5">
      <w:pPr>
        <w:ind w:left="360" w:hanging="360"/>
        <w:rPr>
          <w:rFonts w:ascii="Sylfaen" w:hAnsi="Sylfaen" w:cs="Sylfaen"/>
          <w:lang w:val="hy-AM"/>
        </w:rPr>
      </w:pPr>
    </w:p>
    <w:p w:rsidR="00F465C6" w:rsidRPr="000E460F" w:rsidRDefault="00F465C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465C6" w:rsidRPr="008A4E2E" w:rsidRDefault="00F465C6" w:rsidP="008A4E2E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D42C58">
        <w:rPr>
          <w:rFonts w:ascii="Sylfaen" w:hAnsi="Sylfaen" w:cs="Sylfaen"/>
          <w:lang w:val="hy-AM"/>
        </w:rPr>
        <w:t>Ինդասթրիալ Քոմփոնենթս</w:t>
      </w:r>
      <w:r w:rsidRPr="008A4E2E">
        <w:rPr>
          <w:rFonts w:ascii="Sylfaen" w:hAnsi="Sylfaen" w:cs="Sylfaen"/>
          <w:lang w:val="hy-AM"/>
        </w:rPr>
        <w:t xml:space="preserve">» </w:t>
      </w:r>
      <w:r w:rsidRPr="00D42C58">
        <w:rPr>
          <w:rFonts w:ascii="Sylfaen" w:hAnsi="Sylfaen" w:cs="Sylfaen"/>
          <w:lang w:val="hy-AM"/>
        </w:rPr>
        <w:t>ՍՊԸ</w:t>
      </w:r>
      <w:r w:rsidRPr="008A4E2E">
        <w:rPr>
          <w:rFonts w:ascii="Sylfaen" w:hAnsi="Sylfaen" w:cs="Sylfaen"/>
          <w:lang w:val="hy-AM"/>
        </w:rPr>
        <w:t xml:space="preserve">, ՀՀ, </w:t>
      </w:r>
      <w:r w:rsidRPr="00D42C58">
        <w:rPr>
          <w:rFonts w:ascii="Sylfaen" w:hAnsi="Sylfaen" w:cs="Sylfaen"/>
          <w:lang w:val="hy-AM"/>
        </w:rPr>
        <w:t>0015</w:t>
      </w:r>
      <w:r w:rsidRPr="00D42A6A">
        <w:rPr>
          <w:rFonts w:ascii="Sylfaen" w:hAnsi="Sylfaen" w:cs="Sylfaen"/>
          <w:lang w:val="hy-AM"/>
        </w:rPr>
        <w:t xml:space="preserve">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D42C58">
        <w:rPr>
          <w:rFonts w:ascii="Sylfaen" w:hAnsi="Sylfaen" w:cs="Sylfaen"/>
          <w:lang w:val="hy-AM"/>
        </w:rPr>
        <w:t xml:space="preserve">Արգիշտի </w:t>
      </w:r>
      <w:r w:rsidRPr="008A4E2E">
        <w:rPr>
          <w:rFonts w:ascii="Sylfaen" w:hAnsi="Sylfaen" w:cs="Sylfaen"/>
          <w:lang w:val="hy-AM"/>
        </w:rPr>
        <w:t>փ., 1</w:t>
      </w:r>
      <w:r w:rsidRPr="00D42C58">
        <w:rPr>
          <w:rFonts w:ascii="Sylfaen" w:hAnsi="Sylfaen" w:cs="Sylfaen"/>
          <w:lang w:val="hy-AM"/>
        </w:rPr>
        <w:t>1</w:t>
      </w:r>
      <w:r w:rsidRPr="00D42A6A">
        <w:rPr>
          <w:rFonts w:ascii="Sylfaen" w:hAnsi="Sylfaen" w:cs="Sylfaen"/>
          <w:lang w:val="hy-AM"/>
        </w:rPr>
        <w:t>/</w:t>
      </w:r>
      <w:r w:rsidRPr="00D42C58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en-US"/>
        </w:rPr>
        <w:t>-169</w:t>
      </w:r>
      <w:r w:rsidRPr="00B4765E">
        <w:rPr>
          <w:rFonts w:ascii="Sylfaen" w:hAnsi="Sylfaen" w:cs="Sylfaen"/>
          <w:lang w:val="hy-AM"/>
        </w:rPr>
        <w:t xml:space="preserve"> </w:t>
      </w:r>
    </w:p>
    <w:p w:rsidR="00F465C6" w:rsidRPr="00AA5F19" w:rsidRDefault="00F465C6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465C6" w:rsidRPr="00915EDD" w:rsidRDefault="00F465C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D42C58">
        <w:rPr>
          <w:rFonts w:ascii="Sylfaen" w:hAnsi="Sylfaen" w:cs="Sylfaen"/>
          <w:lang w:val="hy-AM"/>
        </w:rPr>
        <w:t>1,</w:t>
      </w:r>
      <w:r>
        <w:rPr>
          <w:rFonts w:ascii="Sylfaen" w:hAnsi="Sylfaen" w:cs="Sylfaen"/>
          <w:lang w:val="en-US"/>
        </w:rPr>
        <w:t>783,800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F465C6" w:rsidRPr="000E460F" w:rsidRDefault="00F465C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465C6" w:rsidRPr="000E460F" w:rsidRDefault="00F465C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465C6" w:rsidRPr="000E460F" w:rsidRDefault="00F465C6" w:rsidP="00BD71E5">
      <w:pPr>
        <w:ind w:left="360" w:hanging="360"/>
        <w:rPr>
          <w:rFonts w:ascii="Sylfaen" w:hAnsi="Sylfaen" w:cs="Sylfaen"/>
          <w:lang w:val="hy-AM"/>
        </w:rPr>
      </w:pPr>
    </w:p>
    <w:p w:rsidR="00F465C6" w:rsidRPr="00060290" w:rsidRDefault="00F465C6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465C6" w:rsidRPr="000E460F" w:rsidRDefault="00F465C6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465C6" w:rsidRPr="000E460F" w:rsidRDefault="00F465C6" w:rsidP="00BD71E5">
      <w:pPr>
        <w:rPr>
          <w:rFonts w:ascii="Sylfaen" w:hAnsi="Sylfaen" w:cs="Sylfaen"/>
          <w:lang w:val="hy-AM"/>
        </w:rPr>
      </w:pPr>
    </w:p>
    <w:p w:rsidR="00F465C6" w:rsidRPr="000E460F" w:rsidRDefault="00F465C6" w:rsidP="00BD71E5">
      <w:pPr>
        <w:rPr>
          <w:rFonts w:ascii="Sylfaen" w:hAnsi="Sylfaen" w:cs="Sylfaen"/>
          <w:lang w:val="hy-AM"/>
        </w:rPr>
      </w:pPr>
    </w:p>
    <w:p w:rsidR="00F465C6" w:rsidRPr="000E460F" w:rsidRDefault="00F465C6" w:rsidP="00BD71E5">
      <w:pPr>
        <w:rPr>
          <w:rFonts w:ascii="Sylfaen" w:hAnsi="Sylfaen" w:cs="Sylfaen"/>
          <w:lang w:val="hy-AM"/>
        </w:rPr>
      </w:pPr>
    </w:p>
    <w:p w:rsidR="00F465C6" w:rsidRPr="00735029" w:rsidRDefault="00F465C6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465C6" w:rsidRPr="000E460F" w:rsidRDefault="00F465C6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465C6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A1A6E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44C7A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0C33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C1A4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459E"/>
    <w:rsid w:val="00A16BE5"/>
    <w:rsid w:val="00A3189F"/>
    <w:rsid w:val="00A51409"/>
    <w:rsid w:val="00A73A81"/>
    <w:rsid w:val="00A75A64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42A6A"/>
    <w:rsid w:val="00D42C58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C49F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465C6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192</Words>
  <Characters>1099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2014-07-29T12:53:00Z</dcterms:created>
  <dcterms:modified xsi:type="dcterms:W3CDTF">2015-11-11T14:46:00Z</dcterms:modified>
</cp:coreProperties>
</file>